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74E25">
        <w:rPr>
          <w:rFonts w:asciiTheme="majorHAnsi" w:hAnsiTheme="majorHAnsi" w:cstheme="majorHAnsi"/>
          <w:u w:val="single"/>
        </w:rPr>
        <w:t>Lesson 3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7A61DD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4483508" wp14:editId="647C5065">
            <wp:extent cx="3800475" cy="29908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0202BCE6" wp14:editId="7A0F5F64">
            <wp:extent cx="3914775" cy="265436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7037" cy="2662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5FA8D0E" wp14:editId="6F2CCE8A">
            <wp:extent cx="4391025" cy="1143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equivalent fractions.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3BF2BF1" wp14:editId="7A9A7FC3">
            <wp:extent cx="4238625" cy="42386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52" w:rsidRDefault="00F85352" w:rsidP="00F85352">
      <w:pPr>
        <w:rPr>
          <w:rFonts w:asciiTheme="majorHAnsi" w:hAnsiTheme="majorHAnsi" w:cstheme="majorHAnsi"/>
          <w:sz w:val="28"/>
          <w:szCs w:val="32"/>
        </w:rPr>
      </w:pPr>
    </w:p>
    <w:p w:rsidR="00F85352" w:rsidRDefault="00B74E25" w:rsidP="00F8535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4.</w:t>
      </w:r>
    </w:p>
    <w:p w:rsidR="00B74E25" w:rsidRDefault="00F8535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equivalent fractions.</w:t>
      </w:r>
    </w:p>
    <w:p w:rsidR="00B74E25" w:rsidRDefault="00B74E25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CCB7020" wp14:editId="08DE9C57">
            <wp:extent cx="4381500" cy="239725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7413" cy="240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352" w:rsidRDefault="00F85352" w:rsidP="00CB3E43">
      <w:pPr>
        <w:rPr>
          <w:rFonts w:asciiTheme="majorHAnsi" w:hAnsiTheme="majorHAnsi" w:cstheme="majorHAnsi"/>
          <w:sz w:val="28"/>
          <w:szCs w:val="32"/>
        </w:rPr>
      </w:pPr>
      <w:bookmarkStart w:id="0" w:name="_GoBack"/>
      <w:bookmarkEnd w:id="0"/>
    </w:p>
    <w:p w:rsidR="00F85352" w:rsidRDefault="00F85352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P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2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104D6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90ED6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61DD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4E25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65DCE"/>
    <w:rsid w:val="00F71992"/>
    <w:rsid w:val="00F8535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801F47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41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2021-02-22T21:26:00Z</dcterms:created>
  <dcterms:modified xsi:type="dcterms:W3CDTF">2021-02-22T21:26:00Z</dcterms:modified>
</cp:coreProperties>
</file>